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191F" w14:textId="77777777" w:rsidR="009A3632" w:rsidRDefault="009A3632" w:rsidP="009A3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ROBERT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7A2692D3" w14:textId="77777777" w:rsidR="009A3632" w:rsidRDefault="009A3632" w:rsidP="009A3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Derby. Brasier.</w:t>
      </w:r>
    </w:p>
    <w:p w14:paraId="34DB9D51" w14:textId="77777777" w:rsidR="009A3632" w:rsidRDefault="009A3632" w:rsidP="009A3632">
      <w:pPr>
        <w:pStyle w:val="NoSpacing"/>
        <w:rPr>
          <w:rFonts w:cs="Times New Roman"/>
          <w:szCs w:val="24"/>
        </w:rPr>
      </w:pPr>
    </w:p>
    <w:p w14:paraId="682EFF38" w14:textId="77777777" w:rsidR="009A3632" w:rsidRDefault="009A3632" w:rsidP="009A3632">
      <w:pPr>
        <w:pStyle w:val="NoSpacing"/>
        <w:rPr>
          <w:rFonts w:cs="Times New Roman"/>
          <w:szCs w:val="24"/>
        </w:rPr>
      </w:pPr>
    </w:p>
    <w:p w14:paraId="6E01FC87" w14:textId="77777777" w:rsidR="009A3632" w:rsidRDefault="009A3632" w:rsidP="009A3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John Michell of London,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 xml:space="preserve">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5D41CA8A" w14:textId="77777777" w:rsidR="009A3632" w:rsidRDefault="009A3632" w:rsidP="009A3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400407F2" w14:textId="77777777" w:rsidR="009A3632" w:rsidRDefault="009A3632" w:rsidP="009A3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75B19365" w14:textId="77777777" w:rsidR="009A3632" w:rsidRDefault="009A3632" w:rsidP="009A3632">
      <w:pPr>
        <w:pStyle w:val="NoSpacing"/>
        <w:rPr>
          <w:rFonts w:cs="Times New Roman"/>
          <w:szCs w:val="24"/>
        </w:rPr>
      </w:pPr>
    </w:p>
    <w:p w14:paraId="38708AA5" w14:textId="77777777" w:rsidR="009A3632" w:rsidRDefault="009A3632" w:rsidP="009A3632">
      <w:pPr>
        <w:pStyle w:val="NoSpacing"/>
        <w:rPr>
          <w:rFonts w:cs="Times New Roman"/>
          <w:szCs w:val="24"/>
        </w:rPr>
      </w:pPr>
    </w:p>
    <w:p w14:paraId="5083A6A5" w14:textId="77777777" w:rsidR="009A3632" w:rsidRDefault="009A3632" w:rsidP="009A3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2023</w:t>
      </w:r>
    </w:p>
    <w:p w14:paraId="37466D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64685" w14:textId="77777777" w:rsidR="009A3632" w:rsidRDefault="009A3632" w:rsidP="009139A6">
      <w:r>
        <w:separator/>
      </w:r>
    </w:p>
  </w:endnote>
  <w:endnote w:type="continuationSeparator" w:id="0">
    <w:p w14:paraId="1D1983FD" w14:textId="77777777" w:rsidR="009A3632" w:rsidRDefault="009A36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0D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8D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F3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59710" w14:textId="77777777" w:rsidR="009A3632" w:rsidRDefault="009A3632" w:rsidP="009139A6">
      <w:r>
        <w:separator/>
      </w:r>
    </w:p>
  </w:footnote>
  <w:footnote w:type="continuationSeparator" w:id="0">
    <w:p w14:paraId="06562911" w14:textId="77777777" w:rsidR="009A3632" w:rsidRDefault="009A36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4A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FD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F2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632"/>
    <w:rsid w:val="000666E0"/>
    <w:rsid w:val="002510B7"/>
    <w:rsid w:val="005C130B"/>
    <w:rsid w:val="00826F5C"/>
    <w:rsid w:val="009139A6"/>
    <w:rsid w:val="009448BB"/>
    <w:rsid w:val="00947624"/>
    <w:rsid w:val="009A363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02EBB"/>
  <w15:chartTrackingRefBased/>
  <w15:docId w15:val="{EE028C8B-B41E-4AA8-8497-36D6CCEC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36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2023-07-10T09:21:00Z</dcterms:created>
  <dcterms:modified xsi:type="dcterms:W3CDTF">2023-07-10T09:21:00Z</dcterms:modified>
</cp:coreProperties>
</file>